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a366405" w14:textId="a366405">
      <w:pPr>
        <w15:collapsed w:val="false"/>
      </w:pPr>
      <w:bookmarkStart w:name="_GoBack" w:id="0"/>
      <w:bookmarkEnd w:id="0"/>
      <w:r>
        <w:t>REPUBLIKA HRVATSKA</w:t>
      </w:r>
    </w:p>
    <w:p w:rsidR="008A48CE" w:rsidP="008A48CE" w:rsidRDefault="008A48CE">
      <w:r>
        <w:t>TRGOVAČKI SUD U ZAGREBU</w:t>
      </w:r>
    </w:p>
    <w:p w:rsidRPr="003A28FE" w:rsidR="008A48CE" w:rsidP="008A48CE" w:rsidRDefault="008A48CE">
      <w:r>
        <w:t>Zagreb, Amruševa 2/II</w:t>
      </w:r>
      <w:r w:rsidR="007853B7">
        <w:t xml:space="preserve"> desno p.p.432</w:t>
      </w:r>
      <w:r>
        <w:t xml:space="preserve">   </w:t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Pr="003A28FE" w:rsidR="003A28FE">
        <w:t>99</w:t>
      </w:r>
      <w:r w:rsidRPr="003A28FE" w:rsidR="005442E0">
        <w:t>. St-</w:t>
      </w:r>
      <w:r w:rsidR="00A55E3E">
        <w:t>1555/19-13</w:t>
      </w:r>
    </w:p>
    <w:p w:rsidR="008A48CE" w:rsidP="008A48CE" w:rsidRDefault="008A48CE"/>
    <w:p w:rsidR="008A48CE" w:rsidP="008A48CE" w:rsidRDefault="008A48CE"/>
    <w:p w:rsidR="008A48CE" w:rsidP="003611D6" w:rsidRDefault="008A48CE">
      <w:pPr>
        <w:jc w:val="center"/>
      </w:pPr>
      <w:r>
        <w:t>Z A P I S N I K</w:t>
      </w:r>
    </w:p>
    <w:p w:rsidR="008A48CE" w:rsidP="003611D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1C1CFF" w:rsidP="002F4E28" w:rsidRDefault="008A48CE">
      <w:pPr>
        <w:jc w:val="both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Pr="009477EF" w:rsidR="00F206CE">
        <w:t xml:space="preserve"> 20</w:t>
      </w:r>
      <w:r w:rsidR="00A55E3E">
        <w:t>20</w:t>
      </w:r>
      <w:r w:rsidRPr="009477EF">
        <w:t xml:space="preserve">. </w:t>
      </w:r>
      <w:r>
        <w:t>u stečajnom postupku nad dužnikom</w:t>
      </w:r>
      <w:r w:rsidR="004E2AA1">
        <w:t xml:space="preserve"> </w:t>
      </w:r>
      <w:r w:rsidR="00A55E3E">
        <w:rPr>
          <w:lang w:val="pt-BR"/>
        </w:rPr>
        <w:t>CONCEPT4BUSINESS j.d.o.o., OIB 25137674115, Zdenci Brdovečki, Praha 36</w:t>
      </w:r>
    </w:p>
    <w:p w:rsidR="00A55E3E" w:rsidP="002F4E28" w:rsidRDefault="00A55E3E">
      <w:pPr>
        <w:jc w:val="both"/>
      </w:pPr>
    </w:p>
    <w:p w:rsidR="008A48CE" w:rsidP="008A48CE" w:rsidRDefault="00A55E3E">
      <w:r>
        <w:t>PRISUTNI</w:t>
      </w:r>
      <w:r w:rsidR="008A48CE">
        <w:t xml:space="preserve"> OD SUDA:</w:t>
      </w:r>
    </w:p>
    <w:p w:rsidRPr="009477EF" w:rsidR="008A48CE" w:rsidP="008A48CE" w:rsidRDefault="008A48CE">
      <w:r w:rsidRPr="009477EF">
        <w:t>SUDAC:</w:t>
      </w:r>
      <w:r w:rsidRPr="009477EF" w:rsidR="00856A46">
        <w:t xml:space="preserve"> </w:t>
      </w:r>
      <w:r w:rsidRPr="009477EF" w:rsidR="009477EF">
        <w:t>Goran Iskra</w:t>
      </w:r>
    </w:p>
    <w:p w:rsidRPr="009477EF" w:rsidR="008A48CE" w:rsidP="008A48CE" w:rsidRDefault="008A48CE">
      <w:r w:rsidRPr="009477EF">
        <w:t>ZAPISNIČAR:</w:t>
      </w:r>
      <w:r w:rsidRPr="009477EF" w:rsidR="001A0AAD">
        <w:t xml:space="preserve"> </w:t>
      </w:r>
      <w:r w:rsidR="00A55E3E">
        <w:t>Irena Benko</w:t>
      </w:r>
    </w:p>
    <w:p w:rsidR="008A48CE" w:rsidP="008A48CE" w:rsidRDefault="008A48CE"/>
    <w:p w:rsidRPr="009477EF" w:rsidR="008A48CE" w:rsidP="00856A46" w:rsidRDefault="00431315">
      <w:pPr>
        <w:jc w:val="both"/>
      </w:pPr>
      <w:r w:rsidRPr="009477EF">
        <w:t>S</w:t>
      </w:r>
      <w:r w:rsidRPr="009477EF" w:rsidR="001A0AAD">
        <w:t xml:space="preserve">udac otvara raspravu u </w:t>
      </w:r>
      <w:r w:rsidR="00A55E3E">
        <w:t>09,00</w:t>
      </w:r>
      <w:r w:rsidRPr="009477EF" w:rsidR="008A48CE">
        <w:t xml:space="preserve"> sati, rasprava je javna i utvrđuje da su, pristupili:</w:t>
      </w:r>
    </w:p>
    <w:p w:rsidR="008A48CE" w:rsidP="008A48CE" w:rsidRDefault="008A48CE"/>
    <w:p w:rsidRPr="00623457" w:rsidR="00397233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Pr="00623457" w:rsidR="00397233">
        <w:t>itko,</w:t>
      </w:r>
      <w:r w:rsidR="00397233">
        <w:t xml:space="preserve"> dostava poziva uredno iskazana</w:t>
      </w:r>
      <w:r w:rsidR="009477EF">
        <w:t xml:space="preserve">, </w:t>
      </w:r>
    </w:p>
    <w:p w:rsidR="008A48CE" w:rsidP="008A48CE" w:rsidRDefault="00777E93">
      <w:r>
        <w:t>Dužnik</w:t>
      </w:r>
      <w:r w:rsidR="008A48CE">
        <w:t xml:space="preserve">: </w:t>
      </w:r>
      <w:r w:rsidR="007853B7">
        <w:t>nitko, uredno pozvan</w:t>
      </w:r>
    </w:p>
    <w:p w:rsidR="008A48CE" w:rsidP="008A48CE" w:rsidRDefault="008A48CE">
      <w:r>
        <w:t>Zastupnik po zakonu dužnika</w:t>
      </w:r>
      <w:r w:rsidRPr="002A7CB2">
        <w:t xml:space="preserve">: </w:t>
      </w:r>
      <w:r w:rsidR="00CF01B2">
        <w:t>nitko, uredno pozvan</w:t>
      </w:r>
      <w:r w:rsidR="00657D25">
        <w:t xml:space="preserve"> </w:t>
      </w:r>
    </w:p>
    <w:p w:rsidR="00117A99" w:rsidP="008A48CE" w:rsidRDefault="00117A99"/>
    <w:p w:rsidRPr="0092250C" w:rsidR="00CD7FFD" w:rsidP="00CD7FFD" w:rsidRDefault="00CD7FFD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7853B7">
        <w:t>29</w:t>
      </w:r>
      <w:r w:rsidRPr="003D05F9" w:rsidR="003D05F9">
        <w:t>. svibnja 20</w:t>
      </w:r>
      <w:r w:rsidR="007853B7">
        <w:t>20</w:t>
      </w:r>
      <w:r w:rsidR="00F13046">
        <w:t xml:space="preserve">.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="00CD7FFD" w:rsidP="00CD7FFD" w:rsidRDefault="00CD7FFD"/>
    <w:p w:rsidR="001047EF" w:rsidP="00BE2E8B" w:rsidRDefault="00CD7FFD">
      <w:pPr>
        <w:jc w:val="both"/>
      </w:pPr>
      <w:r w:rsidRPr="00BA75E0">
        <w:t xml:space="preserve">Utvrđuje se da spisu prileži potvrda Financijske agencije od </w:t>
      </w:r>
      <w:r w:rsidR="007853B7">
        <w:t>29</w:t>
      </w:r>
      <w:r w:rsidRPr="00F766C5" w:rsidR="00F766C5">
        <w:t>. svibnja</w:t>
      </w:r>
      <w:r w:rsidRPr="00F766C5">
        <w:t xml:space="preserve"> 20</w:t>
      </w:r>
      <w:r w:rsidR="007853B7">
        <w:t>20</w:t>
      </w:r>
      <w:r w:rsidRPr="00F766C5">
        <w:t xml:space="preserve">.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7853B7">
        <w:t>451</w:t>
      </w:r>
      <w:r w:rsidRPr="00F766C5">
        <w:t xml:space="preserve"> dan</w:t>
      </w:r>
      <w:r w:rsidRPr="00F766C5" w:rsidR="00BA75E0">
        <w:t>a</w:t>
      </w:r>
      <w:r w:rsidRPr="00F766C5">
        <w:t xml:space="preserve"> </w:t>
      </w:r>
      <w:r w:rsidR="007853B7">
        <w:t>a nepodmirene obveze iznose 29.877,15 kn.</w:t>
      </w:r>
    </w:p>
    <w:p w:rsidRPr="001047EF" w:rsidR="001047EF" w:rsidP="001047EF" w:rsidRDefault="001047EF"/>
    <w:p w:rsidRPr="001047EF" w:rsidR="001047EF" w:rsidP="001047EF" w:rsidRDefault="001047EF">
      <w:r w:rsidRPr="001047EF">
        <w:t>Sud donosi</w:t>
      </w:r>
    </w:p>
    <w:p w:rsidRPr="001047EF" w:rsidR="001047EF" w:rsidP="001047EF" w:rsidRDefault="001047EF"/>
    <w:p w:rsidRPr="001047EF" w:rsidR="001047EF" w:rsidP="001047EF" w:rsidRDefault="00397233">
      <w:pPr>
        <w:jc w:val="center"/>
      </w:pPr>
      <w:r>
        <w:t>r</w:t>
      </w:r>
      <w:r w:rsidRPr="001047EF" w:rsidR="001047EF">
        <w:t xml:space="preserve"> j e š e n j e</w:t>
      </w:r>
    </w:p>
    <w:p w:rsidRPr="001047EF" w:rsidR="001047EF" w:rsidP="001047EF" w:rsidRDefault="001047EF"/>
    <w:p w:rsidRPr="001047EF" w:rsidR="001047EF" w:rsidP="001047EF" w:rsidRDefault="001047EF">
      <w:r w:rsidRPr="001047EF">
        <w:t>Ročište radi očitovanja o prijedlogu za otvaranje stečajnog postupka, spaja se s ročištem radi rasprave o uvjetima za otvaranje stečajnog postupka.</w:t>
      </w:r>
    </w:p>
    <w:p w:rsidR="00371E46" w:rsidP="00856A46" w:rsidRDefault="00371E46"/>
    <w:p w:rsidR="00371E46" w:rsidP="00371E46" w:rsidRDefault="00371E46">
      <w:r>
        <w:t>Podaci o imovini</w:t>
      </w:r>
    </w:p>
    <w:p w:rsidR="00117A99" w:rsidP="00371E46" w:rsidRDefault="00117A99"/>
    <w:p w:rsidR="00117A99" w:rsidP="006A21C0" w:rsidRDefault="00BE2E8B">
      <w:r w:rsidRPr="00BE2E8B">
        <w:t>Utvrđuje se da spisu prileži</w:t>
      </w:r>
      <w:r>
        <w:t xml:space="preserve"> uvjerenje EUROAGRAM TIS d.o.o. od </w:t>
      </w:r>
      <w:r w:rsidR="007853B7">
        <w:t>21.02.2020</w:t>
      </w:r>
      <w:r w:rsidR="00546218">
        <w:t>. u kojem je navedeno kako</w:t>
      </w:r>
      <w:r>
        <w:t xml:space="preserve"> dužnik </w:t>
      </w:r>
      <w:r w:rsidR="00546218">
        <w:t>nije evidentiran kao vlasnik vozila.</w:t>
      </w:r>
    </w:p>
    <w:p w:rsidR="00D423A7" w:rsidP="006A21C0" w:rsidRDefault="00562320">
      <w:r>
        <w:t xml:space="preserve"> </w:t>
      </w:r>
    </w:p>
    <w:p w:rsidR="00D423A7" w:rsidRDefault="00117A99">
      <w:r>
        <w:t>Iz zajedničkog informacijskog sustava za zemljišne knjige i katastar proizlazi da dužnik nije upisan kao vlasnik nekretnina.</w:t>
      </w:r>
    </w:p>
    <w:p w:rsidR="001047EF" w:rsidP="00856A46" w:rsidRDefault="001047EF"/>
    <w:p w:rsidR="00856A46" w:rsidP="00856A46" w:rsidRDefault="00856A46">
      <w:r>
        <w:t>Sud donosi</w:t>
      </w:r>
    </w:p>
    <w:p w:rsidR="00856A46" w:rsidP="00856A46" w:rsidRDefault="00856A46"/>
    <w:p w:rsidR="00856A46" w:rsidP="00C017CA" w:rsidRDefault="00C017CA">
      <w:pPr>
        <w:jc w:val="center"/>
      </w:pPr>
      <w:r>
        <w:t>z a k lj u č a k</w:t>
      </w:r>
    </w:p>
    <w:p w:rsidR="00C017CA" w:rsidP="00C017CA" w:rsidRDefault="00C017CA">
      <w:pPr>
        <w:jc w:val="center"/>
      </w:pP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7853B7" w:rsidP="00856A46" w:rsidRDefault="007853B7">
      <w:pPr>
        <w:jc w:val="center"/>
      </w:pPr>
    </w:p>
    <w:p w:rsidR="008A48CE" w:rsidP="00856A46" w:rsidRDefault="002951C1">
      <w:pPr>
        <w:jc w:val="center"/>
      </w:pPr>
      <w:r>
        <w:lastRenderedPageBreak/>
        <w:t xml:space="preserve">Dovršeno </w:t>
      </w:r>
      <w:r w:rsidR="007853B7">
        <w:t>u 09,04</w:t>
      </w:r>
      <w:r w:rsidR="002051D1">
        <w:t xml:space="preserve">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317348" w:rsidP="00317348" w:rsidRDefault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="008A48CE" w:rsidP="00317348" w:rsidRDefault="008A48CE">
      <w:pPr>
        <w:ind w:left="5664" w:firstLine="708"/>
      </w:pPr>
      <w:r>
        <w:t>P</w:t>
      </w:r>
      <w:r w:rsidR="007853B7">
        <w:t>redlagatelj:</w:t>
      </w:r>
    </w:p>
    <w:p w:rsidR="008A48CE" w:rsidP="008A48CE" w:rsidRDefault="008A48CE"/>
    <w:p w:rsidR="008A48CE" w:rsidP="008A48CE" w:rsidRDefault="008A48CE"/>
    <w:p w:rsidR="008A48CE" w:rsidP="00317348" w:rsidRDefault="007853B7">
      <w:pPr>
        <w:ind w:left="6372"/>
      </w:pPr>
      <w:r>
        <w:t>Zastupnik po zakonu dužnika:</w:t>
      </w:r>
    </w:p>
    <w:p w:rsidR="008A48CE" w:rsidP="008A48CE" w:rsidRDefault="008A48CE"/>
    <w:p w:rsidR="008A48CE" w:rsidP="008A48CE" w:rsidRDefault="008A48CE"/>
    <w:p w:rsidR="008A48CE" w:rsidP="00317348" w:rsidRDefault="008A48CE">
      <w:pPr>
        <w:ind w:left="5664" w:firstLine="708"/>
      </w:pPr>
      <w:r>
        <w:t>D</w:t>
      </w:r>
      <w:r w:rsidR="007853B7">
        <w:t>užnik:</w:t>
      </w:r>
    </w:p>
    <w:sectPr w:rsidR="008A48CE" w:rsidSect="003A28FE">
      <w:headerReference w:type="default" r:id="rId9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6FE" w:rsidP="00397233" w:rsidRDefault="003516FE">
      <w:r>
        <w:separator/>
      </w:r>
    </w:p>
  </w:endnote>
  <w:endnote w:type="continuationSeparator" w:id="0">
    <w:p w:rsidR="003516FE" w:rsidP="00397233" w:rsidRDefault="003516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6FE" w:rsidP="00397233" w:rsidRDefault="003516FE">
      <w:r>
        <w:separator/>
      </w:r>
    </w:p>
  </w:footnote>
  <w:footnote w:type="continuationSeparator" w:id="0">
    <w:p w:rsidR="003516FE" w:rsidP="00397233" w:rsidRDefault="003516F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281F" w:rsidR="00397233" w:rsidP="00397233" w:rsidRDefault="00397233">
    <w:pPr>
      <w:pStyle w:val="Zaglavlje"/>
      <w:tabs>
        <w:tab w:val="left" w:pos="6580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4489">
          <w:rPr>
            <w:noProof/>
          </w:rPr>
          <w:t>2</w:t>
        </w:r>
        <w:r>
          <w:fldChar w:fldCharType="end"/>
        </w:r>
      </w:sdtContent>
    </w:sdt>
    <w:r>
      <w:tab/>
    </w:r>
    <w:r w:rsidRPr="006E281F" w:rsidR="006E281F">
      <w:t>9</w:t>
    </w:r>
    <w:r w:rsidRPr="006E281F">
      <w:t>9. St-</w:t>
    </w:r>
    <w:r w:rsidR="00A55E3E">
      <w:t>1555/1</w:t>
    </w:r>
    <w:r w:rsidR="00594ADE">
      <w:t>9</w:t>
    </w:r>
    <w:r w:rsidR="00A55E3E">
      <w:t>-13</w:t>
    </w:r>
  </w:p>
  <w:p w:rsidR="00397233" w:rsidRDefault="0039723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442AC"/>
    <w:rsid w:val="00054489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94ADE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7853B7"/>
    <w:rsid w:val="00854C5A"/>
    <w:rsid w:val="00856A46"/>
    <w:rsid w:val="00876924"/>
    <w:rsid w:val="008813F4"/>
    <w:rsid w:val="008A48CE"/>
    <w:rsid w:val="008C6ABF"/>
    <w:rsid w:val="008F05C9"/>
    <w:rsid w:val="00922359"/>
    <w:rsid w:val="0093752B"/>
    <w:rsid w:val="009477EF"/>
    <w:rsid w:val="009A3684"/>
    <w:rsid w:val="009F1ECD"/>
    <w:rsid w:val="00A55E3E"/>
    <w:rsid w:val="00A65330"/>
    <w:rsid w:val="00A74F02"/>
    <w:rsid w:val="00A76386"/>
    <w:rsid w:val="00A8071E"/>
    <w:rsid w:val="00AD08A3"/>
    <w:rsid w:val="00B33248"/>
    <w:rsid w:val="00B4207A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C6E43"/>
    <w:rsid w:val="00DD518F"/>
    <w:rsid w:val="00EA0BA9"/>
    <w:rsid w:val="00ED4919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544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44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448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448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448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2. srpnja 2020.</izvorni_sadrzaj>
    <derivirana_varijabla naziv="DomainObject.StvarniPocetakDatum_1">2. srpnja 2020.</derivirana_varijabla>
  </DomainObject.StvarniPocetakDatum>
  <DomainObject.StvarniZavrsetakDatum>
    <izvorni_sadrzaj>2. srpnja 2020.</izvorni_sadrzaj>
    <derivirana_varijabla naziv="DomainObject.StvarniZavrsetakDatum_1">2. srpnja 2020.</derivirana_varijabla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St-1555/2019-13</izvorni_sadrzaj>
    <derivirana_varijabla naziv="DomainObject.Zapisnik.Oznaka_1">St-1555/2019-13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St-1555/2019</izvorni_sadrzaj>
    <derivirana_varijabla naziv="DomainObject.Predmet.OznakaBroj_1">St-1555/2019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CONCEPT4BUSINESS j.d.o.o. za usluge zastupanog po punomoćniku Manuela Malez</izvorni_sadrzaj>
    <derivirana_varijabla naziv="DomainObject.Predmet.ProtustrankaFormated_1">  CONCEPT4BUSINESS j.d.o.o. za usluge zastupanog po punomoćniku Manuela Malez</derivirana_varijabla>
  </DomainObject.Predmet.ProtustrankaFormated>
  <DomainObject.Predmet.ProtustrankaFormatedOIB>
    <izvorni_sadrzaj>  CONCEPT4BUSINESS j.d.o.o. za usluge, OIB 25137674115 zastupanog po punomoćniku Manuela Malez</izvorni_sadrzaj>
    <derivirana_varijabla naziv="DomainObject.Predmet.ProtustrankaFormatedOIB_1">  CONCEPT4BUSINESS j.d.o.o. za usluge, OIB 25137674115 zastupanog po punomoćniku Manuela Malez</derivirana_varijabla>
  </DomainObject.Predmet.ProtustrankaFormatedOIB>
  <DomainObject.Predmet.ProtustrankaFormatedWithAdress>
    <izvorni_sadrzaj> CONCEPT4BUSINESS j.d.o.o. za usluge, Praha 36, 10291 Zdenci Brdovečki zastupanog po punomoćniku Manuela Malez</izvorni_sadrzaj>
    <derivirana_varijabla naziv="DomainObject.Predmet.ProtustrankaFormatedWithAdress_1"> CONCEPT4BUSINESS j.d.o.o. za usluge, Praha 36, 10291 Zdenci Brdovečki zastupanog po punomoćniku Manuela Malez</derivirana_varijabla>
  </DomainObject.Predmet.ProtustrankaFormatedWithAdress>
  <DomainObject.Predmet.ProtustrankaFormatedWithAdressOIB>
    <izvorni_sadrzaj> CONCEPT4BUSINESS j.d.o.o. za usluge, OIB 25137674115, Praha 36, 10291 Zdenci Brdovečki zastupanog po punomoćniku Manuela Malez</izvorni_sadrzaj>
    <derivirana_varijabla naziv="DomainObject.Predmet.ProtustrankaFormatedWithAdressOIB_1"> CONCEPT4BUSINESS j.d.o.o. za usluge, OIB 25137674115, Praha 36, 10291 Zdenci Brdovečki zastupanog po punomoćniku Manuela Malez</derivirana_varijabla>
  </DomainObject.Predmet.ProtustrankaFormatedWithAdressOIB>
  <DomainObject.Predmet.ProtustrankaWithAdress>
    <izvorni_sadrzaj>CONCEPT4BUSINESS j.d.o.o. za usluge Praha 36, 10291 Zdenci Brdovečki</izvorni_sadrzaj>
    <derivirana_varijabla naziv="DomainObject.Predmet.ProtustrankaWithAdress_1">CONCEPT4BUSINESS j.d.o.o. za usluge Praha 36, 10291 Zdenci Brdovečki</derivirana_varijabla>
  </DomainObject.Predmet.ProtustrankaWithAdress>
  <DomainObject.Predmet.ProtustrankaWithAdressOIB>
    <izvorni_sadrzaj>CONCEPT4BUSINESS j.d.o.o. za usluge, OIB 25137674115, Praha 36, 10291 Zdenci Brdovečki</izvorni_sadrzaj>
    <derivirana_varijabla naziv="DomainObject.Predmet.ProtustrankaWithAdressOIB_1">CONCEPT4BUSINESS j.d.o.o. za usluge, OIB 25137674115, Praha 36, 10291 Zdenci Brdovečki</derivirana_varijabla>
  </DomainObject.Predmet.ProtustrankaWithAdressOIB>
  <DomainObject.Predmet.ProtustrankaNazivFormated>
    <izvorni_sadrzaj>CONCEPT4BUSINESS j.d.o.o. za usluge</izvorni_sadrzaj>
    <derivirana_varijabla naziv="DomainObject.Predmet.ProtustrankaNazivFormated_1">CONCEPT4BUSINESS j.d.o.o. za usluge</derivirana_varijabla>
  </DomainObject.Predmet.ProtustrankaNazivFormated>
  <DomainObject.Predmet.ProtustrankaNazivFormatedOIB>
    <izvorni_sadrzaj>CONCEPT4BUSINESS j.d.o.o. za usluge, OIB 25137674115</izvorni_sadrzaj>
    <derivirana_varijabla naziv="DomainObject.Predmet.ProtustrankaNazivFormatedOIB_1">CONCEPT4BUSINESS j.d.o.o. za usluge, OIB 25137674115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CONCEPT4BUSINESS j.d.o.o. za usluge zastupanog po punomoćniku Manuela Malez</item>
    </izvorni_sadrzaj>
    <derivirana_varijabla naziv="DomainObject.Predmet.ProtuStrankaListFormated_1">
      <item>CONCEPT4BUSINESS j.d.o.o. za usluge zastupanog po punomoćniku Manuela Malez</item>
    </derivirana_varijabla>
  </DomainObject.Predmet.ProtuStrankaListFormated>
  <DomainObject.Predmet.ProtuStrankaListFormatedOIB>
    <izvorni_sadrzaj>
      <item>CONCEPT4BUSINESS j.d.o.o. za usluge, OIB 25137674115 zastupanog po punomoćniku Manuela Malez</item>
    </izvorni_sadrzaj>
    <derivirana_varijabla naziv="DomainObject.Predmet.ProtuStrankaListFormatedOIB_1">
      <item>CONCEPT4BUSINESS j.d.o.o. za usluge, OIB 25137674115 zastupanog po punomoćniku Manuela Malez</item>
    </derivirana_varijabla>
  </DomainObject.Predmet.ProtuStrankaListFormatedOIB>
  <DomainObject.Predmet.ProtuStrankaListFormatedWithAdress>
    <izvorni_sadrzaj>
      <item>CONCEPT4BUSINESS j.d.o.o. za usluge, Praha 36, 10291 Zdenci Brdovečki zastupanog po punomoćniku Manuela Malez</item>
    </izvorni_sadrzaj>
    <derivirana_varijabla naziv="DomainObject.Predmet.ProtuStrankaListFormatedWithAdress_1">
      <item>CONCEPT4BUSINESS j.d.o.o. za usluge, Praha 36, 10291 Zdenci Brdovečki zastupanog po punomoćniku Manuela Malez</item>
    </derivirana_varijabla>
  </DomainObject.Predmet.ProtuStrankaListFormatedWithAdress>
  <DomainObject.Predmet.ProtuStrankaListFormatedWithAdressOIB>
    <izvorni_sadrzaj>
      <item>CONCEPT4BUSINESS j.d.o.o. za usluge, OIB 25137674115, Praha 36, 10291 Zdenci Brdovečki zastupanog po punomoćniku Manuela Malez</item>
    </izvorni_sadrzaj>
    <derivirana_varijabla naziv="DomainObject.Predmet.ProtuStrankaListFormatedWithAdressOIB_1">
      <item>CONCEPT4BUSINESS j.d.o.o. za usluge, OIB 25137674115, Praha 36, 10291 Zdenci Brdovečki zastupanog po punomoćniku Manuela Malez</item>
    </derivirana_varijabla>
  </DomainObject.Predmet.ProtuStrankaListFormatedWithAdressOIB>
  <DomainObject.Predmet.ProtuStrankaListNazivFormated>
    <izvorni_sadrzaj>
      <item>CONCEPT4BUSINESS j.d.o.o. za usluge</item>
    </izvorni_sadrzaj>
    <derivirana_varijabla naziv="DomainObject.Predmet.ProtuStrankaListNazivFormated_1">
      <item>CONCEPT4BUSINESS j.d.o.o. za usluge</item>
    </derivirana_varijabla>
  </DomainObject.Predmet.ProtuStrankaListNazivFormated>
  <DomainObject.Predmet.ProtuStrankaListNazivFormatedOIB>
    <izvorni_sadrzaj>
      <item>CONCEPT4BUSINESS j.d.o.o. za usluge, OIB 25137674115</item>
    </izvorni_sadrzaj>
    <derivirana_varijabla naziv="DomainObject.Predmet.ProtuStrankaListNazivFormatedOIB_1">
      <item>CONCEPT4BUSINESS j.d.o.o. za usluge, OIB 25137674115</item>
    </derivirana_varijabla>
  </DomainObject.Predmet.ProtuStrankaListNazivFormatedOIB>
  <DomainObject.Predmet.OstaliListFormated>
    <izvorni_sadrzaj>
      <item>Manuela Malez punomoćnica sudionika u postupku CONCEPT4BUSINESS j.d.o.o. za usluge</item>
      <item>ERSTE&amp;STEIERMÄRKISCHE BANKA dioničko društvo</item>
    </izvorni_sadrzaj>
    <derivirana_varijabla naziv="DomainObject.Predmet.OstaliListFormated_1">
      <item>Manuela Malez punomoćnica sudionika u postupku CONCEPT4BUSINESS j.d.o.o. za usluge</item>
      <item>ERSTE&amp;STEIERMÄRKISCHE BANKA dioničko društvo</item>
    </derivirana_varijabla>
  </DomainObject.Predmet.OstaliListFormated>
  <DomainObject.Predmet.OstaliListFormatedOIB>
    <izvorni_sadrzaj>
      <item>Manuela Malez, OIB 32839512322 punomoćnica sudionika u postupku CONCEPT4BUSINESS j.d.o.o. za usluge</item>
      <item>ERSTE&amp;STEIERMÄRKISCHE BANKA dioničko društvo, OIB 23057039320</item>
    </izvorni_sadrzaj>
    <derivirana_varijabla naziv="DomainObject.Predmet.OstaliListFormatedOIB_1">
      <item>Manuela Malez, OIB 32839512322 punomoćnica sudionika u postupku CONCEPT4BUSINESS j.d.o.o. za usluge</item>
      <item>ERSTE&amp;STEIERMÄRKISCHE BANKA dioničko društvo, OIB 23057039320</item>
    </derivirana_varijabla>
  </DomainObject.Predmet.OstaliListFormatedOIB>
  <DomainObject.Predmet.OstaliListFormatedWithAdress>
    <izvorni_sadrzaj>
      <item>Manuela Malez, Praha 36, 10291 Zdenci Brdovečki punomoćnica sudionika u postupku CONCEPT4BUSINESS j.d.o.o. za usluge</item>
      <item>ERSTE&amp;STEIERMÄRKISCHE BANKA dioničko društvo, Jadranski Trg 3a, 51000 Rijeka</item>
    </izvorni_sadrzaj>
    <derivirana_varijabla naziv="DomainObject.Predmet.OstaliListFormatedWithAdress_1">
      <item>Manuela Malez, Praha 36, 10291 Zdenci Brdovečki punomoćnica sudionika u postupku CONCEPT4BUSINESS j.d.o.o. za usluge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Manuela Malez, OIB 32839512322, Praha 36, 10291 Zdenci Brdovečki punomoćnica sudionika u postupku CONCEPT4BUSINESS j.d.o.o. za usluge</item>
      <item>ERSTE&amp;STEIERMÄRKISCHE BANKA dioničko društvo, OIB 23057039320, Jadranski Trg 3a, 51000 Rijeka</item>
    </izvorni_sadrzaj>
    <derivirana_varijabla naziv="DomainObject.Predmet.OstaliListFormatedWithAdressOIB_1">
      <item>Manuela Malez, OIB 32839512322, Praha 36, 10291 Zdenci Brdovečki punomoćnica sudionika u postupku CONCEPT4BUSINESS j.d.o.o. za usluge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Manuela Malez</item>
      <item>ERSTE&amp;STEIERMÄRKISCHE BANKA dioničko društvo</item>
    </izvorni_sadrzaj>
    <derivirana_varijabla naziv="DomainObject.Predmet.OstaliListNazivFormated_1">
      <item>Manuela Malez</item>
      <item>ERSTE&amp;STEIERMÄRKISCHE BANKA dioničko društvo</item>
    </derivirana_varijabla>
  </DomainObject.Predmet.OstaliListNazivFormated>
  <DomainObject.Predmet.OstaliListNazivFormatedOIB>
    <izvorni_sadrzaj>
      <item>Manuela Malez, OIB 32839512322</item>
      <item>ERSTE&amp;STEIERMÄRKISCHE BANKA dioničko društvo, OIB 23057039320</item>
    </izvorni_sadrzaj>
    <derivirana_varijabla naziv="DomainObject.Predmet.OstaliListNazivFormatedOIB_1">
      <item>Manuela Malez, OIB 32839512322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St-1555/2019-13</izvorni_sadrzaj>
    <derivirana_varijabla naziv="DomainObject.PoslovniBrojDokumenta_1">St-1555/2019-13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CONCEPT4BUSINESS j.d.o.o. za usluge</izvorni_sadrzaj>
    <derivirana_varijabla naziv="DomainObject.Predmet.ProtustrankaIDrugi_1">CONCEPT4BUSINESS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CONCEPT4BUSINESS j.d.o.o. za usluge, OIB 25137674115, Praha 36, 10291 Zdenci Brdovečki</izvorni_sadrzaj>
    <derivirana_varijabla naziv="DomainObject.Predmet.ProtustrankaIDrugiAdressOIB_1">CONCEPT4BUSINESS j.d.o.o. za usluge, OIB 25137674115, Praha 36,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CONCEPT4BUSINESS j.d.o.o. za usluge</item>
      <item>FINA Regionalni centar Zagreb</item>
      <item>Manuela Malez</item>
      <item>ERSTE&amp;STEIERMÄRKISCHE BANKA dioničko društvo</item>
    </izvorni_sadrzaj>
    <derivirana_varijabla naziv="DomainObject.Predmet.SudioniciListNaziv_1">
      <item>CONCEPT4BUSINESS j.d.o.o. za usluge</item>
      <item>FINA Regionalni centar Zagreb</item>
      <item>Manuela Malez</item>
      <item>ERSTE&amp;STEIERMÄRKISCHE BANKA dioničko društvo</item>
    </derivirana_varijabla>
  </DomainObject.Predmet.SudioniciListNaziv>
  <DomainObject.Predmet.SudioniciListAdressOIB>
    <izvorni_sadrzaj>
      <item>CONCEPT4BUSINESS j.d.o.o. za usluge, OIB 25137674115, Praha 36,10291 Zdenci Brdovečki</item>
      <item>FINA Regionalni centar Zagreb, OIB 85821130368, Trg svibanjskih žrtava 1995. 1,10000 Zagreb</item>
      <item>Manuela Malez, OIB 32839512322, Praha 36,10291 Zdenci Brdovečki</item>
      <item>ERSTE&amp;STEIERMÄRKISCHE BANKA dioničko društvo, OIB 23057039320, Jadranski Trg 3a,51000 Rijeka</item>
    </izvorni_sadrzaj>
    <derivirana_varijabla naziv="DomainObject.Predmet.SudioniciListAdressOIB_1">
      <item>CONCEPT4BUSINESS j.d.o.o. za usluge, OIB 25137674115, Praha 36,10291 Zdenci Brdovečki</item>
      <item>FINA Regionalni centar Zagreb, OIB 85821130368, Trg svibanjskih žrtava 1995. 1,10000 Zagreb</item>
      <item>Manuela Malez, OIB 32839512322, Praha 36,10291 Zdenci Brdovečki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25137674115</item>
      <item>, OIB 85821130368</item>
      <item>, OIB 32839512322</item>
      <item>, OIB 23057039320</item>
    </izvorni_sadrzaj>
    <derivirana_varijabla naziv="DomainObject.Predmet.SudioniciListNazivOIB_1">
      <item>, OIB 25137674115</item>
      <item>, OIB 85821130368</item>
      <item>, OIB 32839512322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2019.</izvorni_sadrzaj>
    <derivirana_varijabla naziv="DomainObject.Predmet.DatumPocetkaProcesa_1">4.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267</properties:Words>
  <properties:Characters>1463</properties:Characters>
  <properties:Lines>65</properties:Lines>
  <properties:Paragraphs>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2020-07-02T07:03:00Z</dcterms:created>
  <dc:creator>gzubak</dc:creator>
  <cp:lastModifiedBy>Irena Benko</cp:lastModifiedBy>
  <dcterms:modified xmlns:xsi="http://www.w3.org/2001/XMLSchema-instance" xsi:type="dcterms:W3CDTF">2020-07-02T07:05:00Z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St-1555/2019-13 / Zapisnik - Ročište radi izjašnjenja o prijedlogu za otvaranje steč.post (2. St-1555-19-ZAPISNIK REDOVNI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